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764" w:rsidRPr="00C301D1" w:rsidRDefault="00DA0764" w:rsidP="003E728E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MPHC1145</w:t>
      </w:r>
    </w:p>
    <w:p w:rsidR="00DA0764" w:rsidRDefault="00DA0764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DA0764" w:rsidRDefault="00DA0764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A0764" w:rsidRDefault="00DA0764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DA0764" w:rsidRDefault="00DA0764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DA0764" w:rsidRDefault="00DA0764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DA0764" w:rsidRDefault="00DA0764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A0764" w:rsidRDefault="00DA0764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A0764" w:rsidRDefault="00DA0764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A0764" w:rsidRPr="00292291" w:rsidRDefault="00DA0764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DA0764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DA0764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DA0764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DA0764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230/400Vac / 32A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A0764" w:rsidRPr="00292291" w:rsidRDefault="00DA0764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DA0764" w:rsidRPr="00292291" w:rsidRDefault="00DA0764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A0764" w:rsidRPr="00292291" w:rsidRDefault="00DA0764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DA0764" w:rsidRPr="006F32EF" w:rsidRDefault="00DA076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A0764" w:rsidRPr="006F32EF" w:rsidRDefault="00DA076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DA0764" w:rsidRDefault="00DA076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0764" w:rsidRPr="006F32EF" w:rsidRDefault="00DA076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DA0764" w:rsidRDefault="00DA0764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DA0764" w:rsidRPr="00292291" w:rsidRDefault="00DA0764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DA0764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DA0764" w:rsidRDefault="00DA0764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DA0764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0764" w:rsidRPr="00292291" w:rsidRDefault="00DA076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DA0764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F2AFB"/>
    <w:rsid w:val="00273604"/>
    <w:rsid w:val="002812AC"/>
    <w:rsid w:val="00292291"/>
    <w:rsid w:val="003915FC"/>
    <w:rsid w:val="003C4B0F"/>
    <w:rsid w:val="003E728E"/>
    <w:rsid w:val="00462EBB"/>
    <w:rsid w:val="004D1249"/>
    <w:rsid w:val="00523BE8"/>
    <w:rsid w:val="006F32EF"/>
    <w:rsid w:val="00734290"/>
    <w:rsid w:val="007A66AE"/>
    <w:rsid w:val="008A6195"/>
    <w:rsid w:val="00930195"/>
    <w:rsid w:val="00A77376"/>
    <w:rsid w:val="00B10C23"/>
    <w:rsid w:val="00B21FAF"/>
    <w:rsid w:val="00C301D1"/>
    <w:rsid w:val="00CF07EB"/>
    <w:rsid w:val="00DA0764"/>
    <w:rsid w:val="00DB3B21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05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326</Words>
  <Characters>1926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Hofbauer, Thomas [NETPWR/KNURR/DE]</dc:creator>
  <cp:keywords/>
  <dc:description/>
  <cp:lastModifiedBy>takacr</cp:lastModifiedBy>
  <cp:revision>5</cp:revision>
  <dcterms:created xsi:type="dcterms:W3CDTF">2013-11-20T16:02:00Z</dcterms:created>
  <dcterms:modified xsi:type="dcterms:W3CDTF">2013-11-26T12:40:00Z</dcterms:modified>
</cp:coreProperties>
</file>